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C8806" w14:textId="49527840" w:rsidR="00BA00AB" w:rsidRDefault="00132A2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THREPLAND</w:t>
      </w:r>
      <w:r>
        <w:rPr>
          <w:rFonts w:cs="Times New Roman"/>
          <w:szCs w:val="24"/>
        </w:rPr>
        <w:t xml:space="preserve">      (d.ca.1449)</w:t>
      </w:r>
    </w:p>
    <w:p w14:paraId="459FEEA5" w14:textId="102F1977" w:rsidR="00132A2B" w:rsidRDefault="00132A2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Wilsden, near Bradford, West Riding of Yorkshire.</w:t>
      </w:r>
    </w:p>
    <w:p w14:paraId="1F7193D5" w14:textId="77777777" w:rsidR="00132A2B" w:rsidRDefault="00132A2B" w:rsidP="009139A6">
      <w:pPr>
        <w:pStyle w:val="NoSpacing"/>
        <w:rPr>
          <w:rFonts w:cs="Times New Roman"/>
          <w:szCs w:val="24"/>
        </w:rPr>
      </w:pPr>
    </w:p>
    <w:p w14:paraId="537B9259" w14:textId="77777777" w:rsidR="00132A2B" w:rsidRDefault="00132A2B" w:rsidP="009139A6">
      <w:pPr>
        <w:pStyle w:val="NoSpacing"/>
        <w:rPr>
          <w:rFonts w:cs="Times New Roman"/>
          <w:szCs w:val="24"/>
        </w:rPr>
      </w:pPr>
    </w:p>
    <w:p w14:paraId="0AA08602" w14:textId="15DC061D" w:rsidR="00132A2B" w:rsidRDefault="00132A2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Aug.1449</w:t>
      </w:r>
      <w:r>
        <w:rPr>
          <w:rFonts w:cs="Times New Roman"/>
          <w:szCs w:val="24"/>
        </w:rPr>
        <w:tab/>
        <w:t>Probate of his Will.   (W.Y.R. p.169)</w:t>
      </w:r>
    </w:p>
    <w:p w14:paraId="1003CAEC" w14:textId="77777777" w:rsidR="00132A2B" w:rsidRDefault="00132A2B" w:rsidP="009139A6">
      <w:pPr>
        <w:pStyle w:val="NoSpacing"/>
        <w:rPr>
          <w:rFonts w:cs="Times New Roman"/>
          <w:szCs w:val="24"/>
        </w:rPr>
      </w:pPr>
    </w:p>
    <w:p w14:paraId="3676EA66" w14:textId="77777777" w:rsidR="00132A2B" w:rsidRDefault="00132A2B" w:rsidP="009139A6">
      <w:pPr>
        <w:pStyle w:val="NoSpacing"/>
        <w:rPr>
          <w:rFonts w:cs="Times New Roman"/>
          <w:szCs w:val="24"/>
        </w:rPr>
      </w:pPr>
    </w:p>
    <w:p w14:paraId="42CA56F0" w14:textId="1A8D5A44" w:rsidR="00132A2B" w:rsidRPr="00132A2B" w:rsidRDefault="00132A2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February 2024</w:t>
      </w:r>
    </w:p>
    <w:sectPr w:rsidR="00132A2B" w:rsidRPr="00132A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004D8" w14:textId="77777777" w:rsidR="00132A2B" w:rsidRDefault="00132A2B" w:rsidP="009139A6">
      <w:r>
        <w:separator/>
      </w:r>
    </w:p>
  </w:endnote>
  <w:endnote w:type="continuationSeparator" w:id="0">
    <w:p w14:paraId="4B386DF1" w14:textId="77777777" w:rsidR="00132A2B" w:rsidRDefault="00132A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0B4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B44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CB3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33CB8" w14:textId="77777777" w:rsidR="00132A2B" w:rsidRDefault="00132A2B" w:rsidP="009139A6">
      <w:r>
        <w:separator/>
      </w:r>
    </w:p>
  </w:footnote>
  <w:footnote w:type="continuationSeparator" w:id="0">
    <w:p w14:paraId="581416A1" w14:textId="77777777" w:rsidR="00132A2B" w:rsidRDefault="00132A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A22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627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A6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2B"/>
    <w:rsid w:val="000666E0"/>
    <w:rsid w:val="00132A2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AF321"/>
  <w15:chartTrackingRefBased/>
  <w15:docId w15:val="{C899FAF4-FEF3-43CA-936D-23E352A1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2024-02-06T21:04:00Z</dcterms:created>
  <dcterms:modified xsi:type="dcterms:W3CDTF">2024-02-06T21:05:00Z</dcterms:modified>
</cp:coreProperties>
</file>